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54D42D" w14:textId="77777777" w:rsidR="00B70F53" w:rsidRDefault="00B70F53" w:rsidP="00B70F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PAGE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fl.1426)</w:t>
      </w:r>
    </w:p>
    <w:p w14:paraId="1C5C8F3A" w14:textId="77777777" w:rsidR="00B70F53" w:rsidRDefault="00B70F53" w:rsidP="00B70F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Watford, Hertfordshire.</w:t>
      </w:r>
    </w:p>
    <w:p w14:paraId="25EF657C" w14:textId="77777777" w:rsidR="00B70F53" w:rsidRDefault="00B70F53" w:rsidP="00B70F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150F79" w14:textId="77777777" w:rsidR="00B70F53" w:rsidRDefault="00B70F53" w:rsidP="00B70F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FF9575" w14:textId="77777777" w:rsidR="00B70F53" w:rsidRDefault="00B70F53" w:rsidP="00B70F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Philip(q.v.).</w:t>
      </w:r>
    </w:p>
    <w:p w14:paraId="2E159720" w14:textId="77777777" w:rsidR="00B70F53" w:rsidRDefault="00B70F53" w:rsidP="00B70F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p.106) </w:t>
      </w:r>
    </w:p>
    <w:p w14:paraId="0D537694" w14:textId="77777777" w:rsidR="00B70F53" w:rsidRDefault="00B70F53" w:rsidP="00B70F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F8B7F9" w14:textId="77777777" w:rsidR="00B70F53" w:rsidRDefault="00B70F53" w:rsidP="00B70F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B6ABBD" w14:textId="77777777" w:rsidR="00B70F53" w:rsidRDefault="00B70F53" w:rsidP="00B70F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Oct.1426</w:t>
      </w:r>
      <w:r>
        <w:rPr>
          <w:rFonts w:ascii="Times New Roman" w:hAnsi="Times New Roman" w:cs="Times New Roman"/>
          <w:sz w:val="24"/>
          <w:szCs w:val="24"/>
        </w:rPr>
        <w:tab/>
        <w:t>Philip made her an executor of his Will.   (ibid.)</w:t>
      </w:r>
    </w:p>
    <w:p w14:paraId="17E75B29" w14:textId="77777777" w:rsidR="00B70F53" w:rsidRDefault="00B70F53" w:rsidP="00B70F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A10425" w14:textId="77777777" w:rsidR="00B70F53" w:rsidRDefault="00B70F53" w:rsidP="00B70F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28C786" w14:textId="77777777" w:rsidR="00B70F53" w:rsidRDefault="00B70F53" w:rsidP="00B70F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March 2021</w:t>
      </w:r>
    </w:p>
    <w:p w14:paraId="4A9FA4F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A4599A" w14:textId="77777777" w:rsidR="00B70F53" w:rsidRDefault="00B70F53" w:rsidP="009139A6">
      <w:r>
        <w:separator/>
      </w:r>
    </w:p>
  </w:endnote>
  <w:endnote w:type="continuationSeparator" w:id="0">
    <w:p w14:paraId="70901F74" w14:textId="77777777" w:rsidR="00B70F53" w:rsidRDefault="00B70F5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DCF91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FB704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B095E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893B59" w14:textId="77777777" w:rsidR="00B70F53" w:rsidRDefault="00B70F53" w:rsidP="009139A6">
      <w:r>
        <w:separator/>
      </w:r>
    </w:p>
  </w:footnote>
  <w:footnote w:type="continuationSeparator" w:id="0">
    <w:p w14:paraId="0E746E11" w14:textId="77777777" w:rsidR="00B70F53" w:rsidRDefault="00B70F5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ACBED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852D2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72D93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F53"/>
    <w:rsid w:val="000666E0"/>
    <w:rsid w:val="002510B7"/>
    <w:rsid w:val="005C130B"/>
    <w:rsid w:val="00826F5C"/>
    <w:rsid w:val="009139A6"/>
    <w:rsid w:val="009448BB"/>
    <w:rsid w:val="00A3176C"/>
    <w:rsid w:val="00B70F53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CCA6FA"/>
  <w15:chartTrackingRefBased/>
  <w15:docId w15:val="{1B9D536D-E15B-4952-9E19-23D3B7D45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2021-03-16T19:56:00Z</dcterms:created>
  <dcterms:modified xsi:type="dcterms:W3CDTF">2021-03-16T19:56:00Z</dcterms:modified>
</cp:coreProperties>
</file>